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Braintree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Braintree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Braintree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Braintree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Braintree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Braintree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Braintree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Braintree is estimated to be </w:t>
      </w:r>
      <w:r w:rsidRPr="00773DF7">
        <w:rPr>
          <w:rFonts w:ascii="Libre Franklin Light" w:eastAsia="Times New Roman" w:hAnsi="Libre Franklin Light" w:cs="Calibri Light"/>
          <w:b/>
          <w:bCs/>
          <w:color w:val="C45911" w:themeColor="accent2" w:themeShade="BF"/>
        </w:rPr>
        <w:t xml:space="preserve">£1,203,930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Braintree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Braintree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Braintree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Braintree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aintre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Braintree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aintre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Braintree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Braintree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aintre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Braintree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Braintree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Braintree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Braintree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Braintree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Braintree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£1,203,930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Braintree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£19,610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£405,547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£29,052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£8,171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£14,980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£726,570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£1,203,930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Braintree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Braintree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Braintree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Braintree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Braintree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Braintree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Braintree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Braintree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Braintree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Braintree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Braintree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Braintree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F3471A2-3063-4668-BC94-B04E379FB23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